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1BDE">
        <w:rPr>
          <w:rFonts w:ascii="Times New Roman" w:hAnsi="Times New Roman" w:cs="Times New Roman"/>
          <w:sz w:val="28"/>
          <w:szCs w:val="28"/>
        </w:rPr>
        <w:t>mod 5 2019</w:t>
      </w: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</w:t>
      </w:r>
      <w:r w:rsidR="00101BDE">
        <w:rPr>
          <w:rFonts w:ascii="Times New Roman" w:hAnsi="Times New Roman" w:cs="Times New Roman"/>
          <w:sz w:val="28"/>
          <w:szCs w:val="28"/>
        </w:rPr>
        <w:t xml:space="preserve"> revised:</w:t>
      </w:r>
      <w:r w:rsidR="00101BDE">
        <w:rPr>
          <w:rFonts w:ascii="Times New Roman" w:hAnsi="Times New Roman" w:cs="Times New Roman"/>
          <w:sz w:val="28"/>
          <w:szCs w:val="28"/>
        </w:rPr>
        <w:tab/>
        <w:t>4/24/19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Course:</w:t>
      </w:r>
      <w:r>
        <w:rPr>
          <w:rFonts w:ascii="Times New Roman" w:hAnsi="Times New Roman" w:cs="Times New Roman"/>
          <w:sz w:val="28"/>
          <w:szCs w:val="28"/>
        </w:rPr>
        <w:tab/>
      </w:r>
      <w:r w:rsidR="00CD7A03">
        <w:rPr>
          <w:rFonts w:ascii="Times New Roman" w:hAnsi="Times New Roman" w:cs="Times New Roman"/>
          <w:sz w:val="28"/>
          <w:szCs w:val="28"/>
        </w:rPr>
        <w:t>PF232 Practical Pipefitting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Credit Hours:</w:t>
      </w:r>
      <w:r>
        <w:rPr>
          <w:rFonts w:ascii="Times New Roman" w:hAnsi="Times New Roman" w:cs="Times New Roman"/>
          <w:sz w:val="28"/>
          <w:szCs w:val="28"/>
        </w:rPr>
        <w:tab/>
      </w:r>
      <w:r w:rsidR="00CD7A03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Prerequisite:</w:t>
      </w:r>
      <w:r>
        <w:rPr>
          <w:rFonts w:ascii="Times New Roman" w:hAnsi="Times New Roman" w:cs="Times New Roman"/>
          <w:sz w:val="28"/>
          <w:szCs w:val="28"/>
        </w:rPr>
        <w:tab/>
      </w:r>
      <w:r w:rsidR="00CD7A03">
        <w:rPr>
          <w:rFonts w:ascii="Times New Roman" w:hAnsi="Times New Roman" w:cs="Times New Roman"/>
          <w:sz w:val="28"/>
          <w:szCs w:val="28"/>
        </w:rPr>
        <w:t>PF231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Professor:</w:t>
      </w:r>
      <w:r>
        <w:rPr>
          <w:rFonts w:ascii="Times New Roman" w:hAnsi="Times New Roman" w:cs="Times New Roman"/>
          <w:sz w:val="28"/>
          <w:szCs w:val="28"/>
        </w:rPr>
        <w:tab/>
      </w:r>
      <w:r w:rsidR="00C8007F">
        <w:rPr>
          <w:rFonts w:ascii="Times New Roman" w:hAnsi="Times New Roman" w:cs="Times New Roman"/>
          <w:sz w:val="28"/>
          <w:szCs w:val="28"/>
        </w:rPr>
        <w:t>Michael Collins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Telephone:</w:t>
      </w:r>
      <w:r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Email:</w:t>
      </w:r>
      <w:r>
        <w:rPr>
          <w:rFonts w:ascii="Times New Roman" w:hAnsi="Times New Roman" w:cs="Times New Roman"/>
          <w:sz w:val="28"/>
          <w:szCs w:val="28"/>
        </w:rPr>
        <w:tab/>
      </w:r>
      <w:r w:rsidR="00C8007F">
        <w:rPr>
          <w:rFonts w:ascii="Times New Roman" w:hAnsi="Times New Roman" w:cs="Times New Roman"/>
          <w:sz w:val="28"/>
          <w:szCs w:val="28"/>
        </w:rPr>
        <w:t>mcollins@bealcollege.edu</w:t>
      </w:r>
    </w:p>
    <w:p w:rsidR="009D5420" w:rsidRDefault="0071210C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Time:</w:t>
      </w:r>
      <w:r>
        <w:rPr>
          <w:rFonts w:ascii="Times New Roman" w:hAnsi="Times New Roman" w:cs="Times New Roman"/>
          <w:sz w:val="28"/>
          <w:szCs w:val="28"/>
        </w:rPr>
        <w:tab/>
        <w:t>T-TH 7am-10:30am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 Hours:</w:t>
      </w:r>
      <w:r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Textbook: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9A7D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DC1">
        <w:rPr>
          <w:rFonts w:ascii="Times New Roman" w:hAnsi="Times New Roman" w:cs="Times New Roman"/>
          <w:sz w:val="28"/>
          <w:szCs w:val="28"/>
        </w:rPr>
        <w:t>This c</w:t>
      </w:r>
      <w:r w:rsidR="009A7DC1" w:rsidRPr="00CD7A03">
        <w:rPr>
          <w:rFonts w:ascii="Times New Roman" w:hAnsi="Times New Roman" w:cs="Times New Roman"/>
          <w:sz w:val="28"/>
          <w:szCs w:val="28"/>
        </w:rPr>
        <w:t>ourse presents the student with the opportunity to develop skills in above ground piping with focus on field measurements and the safe us</w:t>
      </w:r>
      <w:r w:rsidR="00C6142C">
        <w:rPr>
          <w:rFonts w:ascii="Times New Roman" w:hAnsi="Times New Roman" w:cs="Times New Roman"/>
          <w:sz w:val="28"/>
          <w:szCs w:val="28"/>
        </w:rPr>
        <w:t xml:space="preserve">e of ladders, </w:t>
      </w:r>
      <w:r w:rsidR="009A7DC1" w:rsidRPr="00CD7A03">
        <w:rPr>
          <w:rFonts w:ascii="Times New Roman" w:hAnsi="Times New Roman" w:cs="Times New Roman"/>
          <w:sz w:val="28"/>
          <w:szCs w:val="28"/>
        </w:rPr>
        <w:t xml:space="preserve">and rigging.  Pipe hanger systems, </w:t>
      </w:r>
      <w:r w:rsidR="00C8007F">
        <w:rPr>
          <w:rFonts w:ascii="Times New Roman" w:hAnsi="Times New Roman" w:cs="Times New Roman"/>
          <w:sz w:val="28"/>
          <w:szCs w:val="28"/>
        </w:rPr>
        <w:t xml:space="preserve">and assembly of designed piping </w:t>
      </w:r>
      <w:bookmarkStart w:id="0" w:name="_GoBack"/>
      <w:bookmarkEnd w:id="0"/>
      <w:r w:rsidR="0071210C">
        <w:rPr>
          <w:rFonts w:ascii="Times New Roman" w:hAnsi="Times New Roman" w:cs="Times New Roman"/>
          <w:sz w:val="28"/>
          <w:szCs w:val="28"/>
        </w:rPr>
        <w:t>system.</w:t>
      </w:r>
      <w:r w:rsidR="009A7DC1">
        <w:rPr>
          <w:rFonts w:ascii="Times New Roman" w:hAnsi="Times New Roman" w:cs="Times New Roman"/>
          <w:sz w:val="28"/>
          <w:szCs w:val="28"/>
        </w:rPr>
        <w:t xml:space="preserve">  </w:t>
      </w:r>
      <w:r w:rsidR="00CD7A03" w:rsidRPr="00CD7A03">
        <w:rPr>
          <w:rFonts w:ascii="Times New Roman" w:hAnsi="Times New Roman" w:cs="Times New Roman"/>
          <w:sz w:val="28"/>
          <w:szCs w:val="28"/>
        </w:rPr>
        <w:t>Prerequisite: PF231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Pr="00C65C01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Course Objectives: </w:t>
      </w:r>
      <w:r w:rsidR="00F16321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  <w:r w:rsidR="00F16321">
        <w:rPr>
          <w:rFonts w:ascii="Times New Roman" w:hAnsi="Times New Roman" w:cs="Times New Roman"/>
          <w:color w:val="231F20"/>
          <w:sz w:val="28"/>
          <w:szCs w:val="28"/>
        </w:rPr>
        <w:t>Students will be able to safely</w:t>
      </w:r>
      <w:r w:rsidR="00C6142C">
        <w:rPr>
          <w:rFonts w:ascii="Times New Roman" w:hAnsi="Times New Roman" w:cs="Times New Roman"/>
          <w:color w:val="231F20"/>
          <w:sz w:val="28"/>
          <w:szCs w:val="28"/>
        </w:rPr>
        <w:t xml:space="preserve"> use and setup ladders, </w:t>
      </w:r>
      <w:r w:rsidR="00F16321">
        <w:rPr>
          <w:rFonts w:ascii="Times New Roman" w:hAnsi="Times New Roman" w:cs="Times New Roman"/>
          <w:color w:val="231F20"/>
          <w:sz w:val="28"/>
          <w:szCs w:val="28"/>
        </w:rPr>
        <w:t xml:space="preserve">rigging </w:t>
      </w:r>
      <w:r w:rsidR="00C6142C">
        <w:rPr>
          <w:rFonts w:ascii="Times New Roman" w:hAnsi="Times New Roman" w:cs="Times New Roman"/>
          <w:color w:val="231F20"/>
          <w:sz w:val="28"/>
          <w:szCs w:val="28"/>
        </w:rPr>
        <w:t xml:space="preserve">and correctly measure pipe for use in pipefitting 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A20" w:rsidRDefault="00091A20" w:rsidP="00091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091A20" w:rsidRDefault="00091A20" w:rsidP="00091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91A20" w:rsidRDefault="00091A20" w:rsidP="00091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091A20" w:rsidRDefault="00091A20" w:rsidP="00091A2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091A20" w:rsidRDefault="00091A20" w:rsidP="00091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42C" w:rsidRDefault="00091A20" w:rsidP="00C614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142C">
        <w:rPr>
          <w:rFonts w:ascii="Times New Roman" w:hAnsi="Times New Roman" w:cs="Times New Roman"/>
          <w:sz w:val="28"/>
          <w:szCs w:val="28"/>
        </w:rPr>
        <w:t xml:space="preserve">All work is due on the date noted on the course outline.  Work not received during class on the date due will not be accepted. </w:t>
      </w:r>
    </w:p>
    <w:p w:rsidR="00C6142C" w:rsidRDefault="00C6142C" w:rsidP="00C614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C6142C" w:rsidRDefault="00C6142C" w:rsidP="00C6142C">
      <w:pPr>
        <w:rPr>
          <w:rFonts w:ascii="Times New Roman" w:hAnsi="Times New Roman" w:cs="Times New Roman"/>
          <w:sz w:val="28"/>
          <w:szCs w:val="28"/>
        </w:rPr>
      </w:pPr>
    </w:p>
    <w:p w:rsidR="00C6142C" w:rsidRDefault="00C6142C" w:rsidP="00C614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provided.</w:t>
      </w:r>
    </w:p>
    <w:p w:rsidR="00091A20" w:rsidRDefault="00091A20" w:rsidP="00C6142C">
      <w:pPr>
        <w:rPr>
          <w:rFonts w:ascii="Times New Roman" w:hAnsi="Times New Roman" w:cs="Times New Roman"/>
          <w:sz w:val="28"/>
          <w:szCs w:val="28"/>
        </w:rPr>
      </w:pPr>
    </w:p>
    <w:p w:rsidR="00091A20" w:rsidRDefault="00091A20" w:rsidP="0009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091A20" w:rsidRDefault="00091A20" w:rsidP="00091A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BF01FD" w:rsidRDefault="00BF01FD" w:rsidP="00BF01F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BF01FD" w:rsidRDefault="00BF01FD" w:rsidP="00BF01F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F01FD" w:rsidRDefault="00BF01FD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partic</w:t>
      </w:r>
      <w:r w:rsidR="00101BDE">
        <w:rPr>
          <w:rFonts w:ascii="Times New Roman" w:hAnsi="Times New Roman" w:cs="Times New Roman"/>
          <w:b/>
          <w:sz w:val="28"/>
          <w:szCs w:val="28"/>
        </w:rPr>
        <w:t>ipation and Professionalism</w:t>
      </w:r>
      <w:r w:rsidR="00101BDE">
        <w:rPr>
          <w:rFonts w:ascii="Times New Roman" w:hAnsi="Times New Roman" w:cs="Times New Roman"/>
          <w:b/>
          <w:sz w:val="28"/>
          <w:szCs w:val="28"/>
        </w:rPr>
        <w:tab/>
      </w:r>
      <w:r w:rsidR="00101BDE">
        <w:rPr>
          <w:rFonts w:ascii="Times New Roman" w:hAnsi="Times New Roman" w:cs="Times New Roman"/>
          <w:b/>
          <w:sz w:val="28"/>
          <w:szCs w:val="28"/>
        </w:rPr>
        <w:tab/>
        <w:t>34%</w:t>
      </w:r>
    </w:p>
    <w:p w:rsidR="00101BDE" w:rsidRDefault="00101BDE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33%</w:t>
      </w:r>
    </w:p>
    <w:p w:rsidR="00BF01FD" w:rsidRDefault="00101BDE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33%</w:t>
      </w:r>
    </w:p>
    <w:p w:rsidR="00BF01FD" w:rsidRDefault="00BF01FD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BF01FD" w:rsidRDefault="00BF01FD" w:rsidP="00BF01F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Total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BF01FD" w:rsidRDefault="00BF01FD" w:rsidP="00BF01F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F01FD" w:rsidRDefault="00BF01FD" w:rsidP="00BF01F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(10%) is assigned for class participation that is based upon attendance, attention given during class, willingness to participate in class discussions and the completion and submission of class assignments on time.</w:t>
      </w:r>
    </w:p>
    <w:p w:rsidR="00BF01FD" w:rsidRDefault="00BF01FD" w:rsidP="00BF01F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F01FD" w:rsidRDefault="00BF01FD" w:rsidP="00BF01F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Attendance:</w:t>
      </w:r>
      <w:r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BF01FD" w:rsidRDefault="00BF01FD" w:rsidP="00BF01FD">
      <w:pPr>
        <w:rPr>
          <w:rFonts w:ascii="Times New Roman" w:hAnsi="Times New Roman" w:cs="Times New Roman"/>
          <w:b/>
          <w:sz w:val="36"/>
          <w:szCs w:val="36"/>
        </w:rPr>
      </w:pPr>
    </w:p>
    <w:p w:rsidR="00BF01FD" w:rsidRDefault="00BF01FD" w:rsidP="00F163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/>
      </w:r>
    </w:p>
    <w:p w:rsidR="00C8007F" w:rsidRDefault="00C8007F" w:rsidP="00F1632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8007F" w:rsidRDefault="00C8007F" w:rsidP="00F1632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D5420" w:rsidRPr="00F16321" w:rsidRDefault="009D5420" w:rsidP="00F163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Weekly Course Outline:</w:t>
      </w: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Week 1: </w:t>
      </w:r>
      <w:r w:rsidR="00331FBA" w:rsidRPr="0010624A">
        <w:rPr>
          <w:rFonts w:ascii="Times New Roman" w:hAnsi="Times New Roman" w:cs="Times New Roman"/>
          <w:b/>
          <w:sz w:val="28"/>
          <w:szCs w:val="28"/>
        </w:rPr>
        <w:t>Course rules and lab orientation</w:t>
      </w:r>
    </w:p>
    <w:p w:rsidR="00331FB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Default="00331FBA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331FBA" w:rsidRDefault="00331FBA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331FBA" w:rsidRDefault="00331FBA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331FBA" w:rsidRDefault="00331FBA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supplies, and resources (if applicable)</w:t>
      </w:r>
    </w:p>
    <w:p w:rsidR="00C6142C" w:rsidRDefault="00C6142C" w:rsidP="00331FBA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Demolition of current system</w:t>
      </w:r>
    </w:p>
    <w:p w:rsidR="00C6142C" w:rsidRPr="00331FBA" w:rsidRDefault="00C6142C" w:rsidP="00C6142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2:</w:t>
      </w:r>
    </w:p>
    <w:p w:rsidR="00C6142C" w:rsidRPr="0010624A" w:rsidRDefault="00C6142C" w:rsidP="00C6142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331FB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Default="00A20996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Lecture and Lab: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0624A">
        <w:rPr>
          <w:rFonts w:ascii="Times New Roman" w:hAnsi="Times New Roman" w:cs="Times New Roman"/>
          <w:sz w:val="28"/>
          <w:szCs w:val="28"/>
        </w:rPr>
        <w:t>Discuss piping system</w:t>
      </w:r>
      <w:r w:rsidR="00C6142C">
        <w:rPr>
          <w:rFonts w:ascii="Times New Roman" w:hAnsi="Times New Roman" w:cs="Times New Roman"/>
          <w:sz w:val="28"/>
          <w:szCs w:val="28"/>
        </w:rPr>
        <w:t>s and learn to identify</w:t>
      </w:r>
      <w:r w:rsidR="0010624A">
        <w:rPr>
          <w:rFonts w:ascii="Times New Roman" w:hAnsi="Times New Roman" w:cs="Times New Roman"/>
          <w:sz w:val="28"/>
          <w:szCs w:val="28"/>
        </w:rPr>
        <w:t xml:space="preserve">, compressed air, fuel oil, steam, and water systems.  </w:t>
      </w:r>
    </w:p>
    <w:p w:rsidR="00C6142C" w:rsidRDefault="00C6142C" w:rsidP="00C6142C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Finish Demolition</w:t>
      </w:r>
    </w:p>
    <w:p w:rsidR="00C6142C" w:rsidRPr="00A20996" w:rsidRDefault="00C6142C" w:rsidP="00C6142C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Rigging and setting hanger locations and pipe</w:t>
      </w:r>
    </w:p>
    <w:p w:rsidR="00A20996" w:rsidRDefault="00A20996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Default="00A20996" w:rsidP="00A20996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A20996" w:rsidRDefault="00A20996" w:rsidP="00A20996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C6142C" w:rsidRDefault="00C6142C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3:</w:t>
      </w:r>
    </w:p>
    <w:p w:rsidR="00BF01FD" w:rsidRDefault="00BF01F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Default="00A20996" w:rsidP="00BF01FD">
      <w:pPr>
        <w:pStyle w:val="NoSpacing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Lecture and Lab</w:t>
      </w:r>
    </w:p>
    <w:p w:rsidR="00BF01FD" w:rsidRPr="00BF01FD" w:rsidRDefault="00BF01FD" w:rsidP="00BF01FD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BF01FD">
        <w:rPr>
          <w:rFonts w:ascii="Times New Roman" w:hAnsi="Times New Roman" w:cs="Times New Roman"/>
          <w:sz w:val="28"/>
          <w:szCs w:val="28"/>
        </w:rPr>
        <w:t>Finish main hanger system</w:t>
      </w:r>
    </w:p>
    <w:p w:rsidR="00BF01FD" w:rsidRPr="00BF01FD" w:rsidRDefault="00BF01FD" w:rsidP="00BF01FD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BF01FD">
        <w:rPr>
          <w:rFonts w:ascii="Times New Roman" w:hAnsi="Times New Roman" w:cs="Times New Roman"/>
          <w:sz w:val="28"/>
          <w:szCs w:val="28"/>
        </w:rPr>
        <w:t>Set trunk lines</w:t>
      </w:r>
    </w:p>
    <w:p w:rsidR="0010624A" w:rsidRDefault="00A20996" w:rsidP="0010624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Discuss and Perform: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624A">
        <w:rPr>
          <w:rFonts w:ascii="Times New Roman" w:hAnsi="Times New Roman" w:cs="Times New Roman"/>
          <w:sz w:val="28"/>
          <w:szCs w:val="28"/>
        </w:rPr>
        <w:t>Field measuring including fitting takeout</w:t>
      </w:r>
    </w:p>
    <w:p w:rsidR="00A20996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4:</w:t>
      </w:r>
    </w:p>
    <w:p w:rsidR="009D5420" w:rsidRPr="0010624A" w:rsidRDefault="009D5420" w:rsidP="009D54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Lecture and Lab:</w:t>
      </w:r>
      <w:r w:rsidR="0010624A" w:rsidRPr="001062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Describes the materials used in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socket weld piping 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>systems. Explains how to determine pipe length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 between sockets 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prepare the pipe and fittings for fit-up, and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>fabricate socket weld fittings</w:t>
      </w:r>
    </w:p>
    <w:p w:rsidR="00A20996" w:rsidRPr="0010624A" w:rsidRDefault="00A20996" w:rsidP="00A20996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Discuss and Perform:</w:t>
      </w:r>
      <w:r w:rsidRPr="0010624A">
        <w:rPr>
          <w:rFonts w:ascii="Times New Roman" w:hAnsi="Times New Roman" w:cs="Times New Roman"/>
          <w:sz w:val="28"/>
          <w:szCs w:val="28"/>
        </w:rPr>
        <w:t xml:space="preserve">  </w:t>
      </w:r>
      <w:r w:rsidR="0010624A" w:rsidRPr="0010624A">
        <w:rPr>
          <w:rFonts w:ascii="Times New Roman" w:hAnsi="Times New Roman" w:cs="Times New Roman"/>
          <w:sz w:val="28"/>
          <w:szCs w:val="28"/>
        </w:rPr>
        <w:t>Offset around obstruction practical</w:t>
      </w: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Pr="0010624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8007F" w:rsidRDefault="00C8007F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5:</w:t>
      </w:r>
    </w:p>
    <w:p w:rsidR="009D5420" w:rsidRPr="0010624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lastRenderedPageBreak/>
        <w:t>Lecture and Lab:</w:t>
      </w:r>
      <w:r w:rsidR="0010624A" w:rsidRPr="001062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Describes the materials used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>but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 weld piping systems. Explains how to determine pipe lengths between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>butt</w:t>
      </w:r>
      <w:r w:rsidR="0010624A" w:rsidRPr="001062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weld fittings, prepare the pipe and fittings </w:t>
      </w:r>
      <w:r w:rsidR="00BF01FD">
        <w:rPr>
          <w:rFonts w:ascii="Times New Roman" w:hAnsi="Times New Roman" w:cs="Times New Roman"/>
          <w:sz w:val="28"/>
          <w:szCs w:val="28"/>
          <w:shd w:val="clear" w:color="auto" w:fill="FFFFFF"/>
        </w:rPr>
        <w:t>for fit-up, and fabricate but weld joints.</w:t>
      </w:r>
    </w:p>
    <w:p w:rsidR="0010624A" w:rsidRPr="0010624A" w:rsidRDefault="0010624A" w:rsidP="00A2099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0624A" w:rsidRPr="0010624A" w:rsidRDefault="00A20996" w:rsidP="0010624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 xml:space="preserve">Discuss and </w:t>
      </w:r>
      <w:r w:rsidR="00BF01FD" w:rsidRPr="0010624A">
        <w:rPr>
          <w:rFonts w:ascii="Times New Roman" w:hAnsi="Times New Roman" w:cs="Times New Roman"/>
          <w:b/>
          <w:sz w:val="28"/>
          <w:szCs w:val="28"/>
        </w:rPr>
        <w:t>perform</w:t>
      </w:r>
      <w:r w:rsidRPr="0010624A">
        <w:rPr>
          <w:rFonts w:ascii="Times New Roman" w:hAnsi="Times New Roman" w:cs="Times New Roman"/>
          <w:b/>
          <w:sz w:val="28"/>
          <w:szCs w:val="28"/>
        </w:rPr>
        <w:t>:</w:t>
      </w:r>
      <w:r w:rsidRPr="0010624A">
        <w:rPr>
          <w:rFonts w:ascii="Times New Roman" w:hAnsi="Times New Roman" w:cs="Times New Roman"/>
          <w:sz w:val="28"/>
          <w:szCs w:val="28"/>
        </w:rPr>
        <w:t xml:space="preserve">  </w:t>
      </w:r>
      <w:r w:rsidR="00BF01FD">
        <w:rPr>
          <w:rFonts w:ascii="Times New Roman" w:hAnsi="Times New Roman" w:cs="Times New Roman"/>
          <w:sz w:val="28"/>
          <w:szCs w:val="28"/>
        </w:rPr>
        <w:t>piping fish mouths</w:t>
      </w:r>
    </w:p>
    <w:p w:rsidR="00A20996" w:rsidRPr="0010624A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Pr="0010624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6:</w:t>
      </w:r>
    </w:p>
    <w:p w:rsidR="009D5420" w:rsidRPr="0010624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Pr="00BF01FD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Lecture and Lab</w:t>
      </w:r>
      <w:r w:rsidRPr="00BF01FD">
        <w:rPr>
          <w:rFonts w:ascii="Times New Roman" w:hAnsi="Times New Roman" w:cs="Times New Roman"/>
          <w:sz w:val="28"/>
          <w:szCs w:val="28"/>
        </w:rPr>
        <w:t>:</w:t>
      </w:r>
      <w:r w:rsidR="0010624A" w:rsidRPr="00BF01FD">
        <w:rPr>
          <w:rFonts w:ascii="Times New Roman" w:hAnsi="Times New Roman" w:cs="Times New Roman"/>
          <w:sz w:val="28"/>
          <w:szCs w:val="28"/>
        </w:rPr>
        <w:t xml:space="preserve"> </w:t>
      </w:r>
      <w:r w:rsidR="00BF01FD" w:rsidRPr="00BF01FD">
        <w:rPr>
          <w:rFonts w:ascii="Times New Roman" w:hAnsi="Times New Roman" w:cs="Times New Roman"/>
          <w:sz w:val="28"/>
          <w:szCs w:val="28"/>
        </w:rPr>
        <w:t>more emphasis on butt weld piping systems</w:t>
      </w:r>
    </w:p>
    <w:p w:rsidR="00A20996" w:rsidRPr="00BF01FD" w:rsidRDefault="00A20996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Pr="0010624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20996" w:rsidRPr="0010624A" w:rsidRDefault="009D5420" w:rsidP="001062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24A">
        <w:rPr>
          <w:rFonts w:ascii="Times New Roman" w:hAnsi="Times New Roman" w:cs="Times New Roman"/>
          <w:b/>
          <w:sz w:val="28"/>
          <w:szCs w:val="28"/>
        </w:rPr>
        <w:t>Week 7: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1FBA" w:rsidRDefault="00D12F04" w:rsidP="00A2099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Monday/Wednesday: </w:t>
      </w:r>
      <w:r w:rsidRPr="00D12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DC1">
        <w:rPr>
          <w:rFonts w:ascii="Times New Roman" w:hAnsi="Times New Roman" w:cs="Times New Roman"/>
          <w:sz w:val="28"/>
          <w:szCs w:val="28"/>
        </w:rPr>
        <w:t>Final Exam</w:t>
      </w:r>
      <w:r>
        <w:rPr>
          <w:rFonts w:ascii="Times New Roman" w:hAnsi="Times New Roman" w:cs="Times New Roman"/>
          <w:sz w:val="28"/>
          <w:szCs w:val="28"/>
        </w:rPr>
        <w:t xml:space="preserve"> Part 1</w:t>
      </w:r>
    </w:p>
    <w:p w:rsidR="00331FBA" w:rsidRDefault="00331FB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D12F04" w:rsidRDefault="009D5420" w:rsidP="00D12F0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F04">
        <w:rPr>
          <w:rFonts w:ascii="Times New Roman" w:hAnsi="Times New Roman" w:cs="Times New Roman"/>
          <w:b/>
          <w:sz w:val="28"/>
          <w:szCs w:val="28"/>
        </w:rPr>
        <w:t>Week 8: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331FBA" w:rsidRDefault="00D12F04" w:rsidP="00A2099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Monday/Wednesday: </w:t>
      </w:r>
      <w:r>
        <w:rPr>
          <w:rFonts w:ascii="Times New Roman" w:hAnsi="Times New Roman" w:cs="Times New Roman"/>
          <w:sz w:val="28"/>
          <w:szCs w:val="28"/>
        </w:rPr>
        <w:t xml:space="preserve">Final Exam Part 2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E7919" w:rsidRDefault="004E7919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Default="00BF01FD"/>
    <w:p w:rsidR="00BF01FD" w:rsidRPr="00BF01FD" w:rsidRDefault="00BF01FD" w:rsidP="00BF01FD">
      <w:pPr>
        <w:jc w:val="center"/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ASSIGNMENTS</w:t>
      </w:r>
    </w:p>
    <w:p w:rsidR="00BF01FD" w:rsidRPr="00BF01FD" w:rsidRDefault="00BF01FD" w:rsidP="00BF01FD">
      <w:pPr>
        <w:jc w:val="center"/>
        <w:rPr>
          <w:b/>
          <w:sz w:val="28"/>
          <w:szCs w:val="28"/>
        </w:rPr>
      </w:pPr>
    </w:p>
    <w:p w:rsidR="00BF01FD" w:rsidRPr="00BF01FD" w:rsidRDefault="00BF01FD" w:rsidP="00BF01FD">
      <w:pPr>
        <w:rPr>
          <w:sz w:val="28"/>
          <w:szCs w:val="28"/>
        </w:rPr>
      </w:pPr>
      <w:r w:rsidRPr="00BF01FD">
        <w:rPr>
          <w:b/>
          <w:sz w:val="28"/>
          <w:szCs w:val="28"/>
        </w:rPr>
        <w:t>Assignment 1</w:t>
      </w:r>
      <w:r w:rsidR="00101BDE">
        <w:rPr>
          <w:b/>
          <w:sz w:val="28"/>
          <w:szCs w:val="28"/>
        </w:rPr>
        <w:t xml:space="preserve"> due 5/7/19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2</w:t>
      </w:r>
      <w:r w:rsidR="00101BDE">
        <w:rPr>
          <w:b/>
          <w:sz w:val="28"/>
          <w:szCs w:val="28"/>
        </w:rPr>
        <w:t xml:space="preserve"> due 5/14/19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3</w:t>
      </w:r>
      <w:r w:rsidR="00101BDE">
        <w:rPr>
          <w:b/>
          <w:sz w:val="28"/>
          <w:szCs w:val="28"/>
        </w:rPr>
        <w:t xml:space="preserve"> due 5/21/19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4</w:t>
      </w:r>
      <w:r w:rsidR="00101BDE">
        <w:rPr>
          <w:b/>
          <w:sz w:val="28"/>
          <w:szCs w:val="28"/>
        </w:rPr>
        <w:t xml:space="preserve"> 5/28/19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5</w:t>
      </w:r>
      <w:r w:rsidR="00771044">
        <w:rPr>
          <w:b/>
          <w:sz w:val="28"/>
          <w:szCs w:val="28"/>
        </w:rPr>
        <w:t xml:space="preserve"> due </w:t>
      </w:r>
      <w:r w:rsidR="00101BDE">
        <w:rPr>
          <w:b/>
          <w:sz w:val="28"/>
          <w:szCs w:val="28"/>
        </w:rPr>
        <w:t>6/4/19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Assignment 6</w:t>
      </w:r>
      <w:r w:rsidR="00771044">
        <w:rPr>
          <w:b/>
          <w:sz w:val="28"/>
          <w:szCs w:val="28"/>
        </w:rPr>
        <w:t xml:space="preserve"> due </w:t>
      </w:r>
      <w:r w:rsidR="00101BDE">
        <w:rPr>
          <w:b/>
          <w:sz w:val="28"/>
          <w:szCs w:val="28"/>
        </w:rPr>
        <w:t>6/11/19</w:t>
      </w:r>
      <w:r w:rsidRPr="00BF01FD">
        <w:rPr>
          <w:b/>
          <w:sz w:val="28"/>
          <w:szCs w:val="28"/>
        </w:rPr>
        <w:t>:</w:t>
      </w:r>
      <w:r w:rsidRPr="00BF01FD">
        <w:rPr>
          <w:sz w:val="28"/>
          <w:szCs w:val="28"/>
        </w:rPr>
        <w:t xml:space="preserve"> write a one page summary over topics discussed in class</w:t>
      </w:r>
    </w:p>
    <w:p w:rsidR="00BF01FD" w:rsidRDefault="00BF01FD" w:rsidP="00BF01FD">
      <w:pPr>
        <w:rPr>
          <w:b/>
          <w:sz w:val="28"/>
          <w:szCs w:val="28"/>
        </w:rPr>
      </w:pPr>
    </w:p>
    <w:p w:rsidR="00BF01FD" w:rsidRPr="00BF01FD" w:rsidRDefault="00BF01FD" w:rsidP="00BF01FD">
      <w:pPr>
        <w:rPr>
          <w:b/>
          <w:sz w:val="28"/>
          <w:szCs w:val="28"/>
        </w:rPr>
      </w:pPr>
      <w:r w:rsidRPr="00BF01FD">
        <w:rPr>
          <w:b/>
          <w:sz w:val="28"/>
          <w:szCs w:val="28"/>
        </w:rPr>
        <w:t>Final exam:</w:t>
      </w:r>
      <w:r w:rsidR="00101BDE">
        <w:rPr>
          <w:b/>
          <w:sz w:val="28"/>
          <w:szCs w:val="28"/>
        </w:rPr>
        <w:t xml:space="preserve"> 6/18/19</w:t>
      </w:r>
    </w:p>
    <w:sectPr w:rsidR="00BF01FD" w:rsidRPr="00BF0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0162B"/>
    <w:multiLevelType w:val="hybridMultilevel"/>
    <w:tmpl w:val="B3DE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A59E0"/>
    <w:multiLevelType w:val="hybridMultilevel"/>
    <w:tmpl w:val="684C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772FE"/>
    <w:multiLevelType w:val="hybridMultilevel"/>
    <w:tmpl w:val="B7A020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005EB"/>
    <w:multiLevelType w:val="hybridMultilevel"/>
    <w:tmpl w:val="50AA1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B340D"/>
    <w:multiLevelType w:val="hybridMultilevel"/>
    <w:tmpl w:val="4B8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8D4E0C"/>
    <w:multiLevelType w:val="hybridMultilevel"/>
    <w:tmpl w:val="EC366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06C79"/>
    <w:rsid w:val="00091A20"/>
    <w:rsid w:val="00093581"/>
    <w:rsid w:val="00101BDE"/>
    <w:rsid w:val="0010624A"/>
    <w:rsid w:val="002B2E29"/>
    <w:rsid w:val="00331FBA"/>
    <w:rsid w:val="003776D7"/>
    <w:rsid w:val="004E7919"/>
    <w:rsid w:val="0071210C"/>
    <w:rsid w:val="00723472"/>
    <w:rsid w:val="00771044"/>
    <w:rsid w:val="007C6053"/>
    <w:rsid w:val="00807ACF"/>
    <w:rsid w:val="009A7DC1"/>
    <w:rsid w:val="009D5420"/>
    <w:rsid w:val="00A20996"/>
    <w:rsid w:val="00BF01FD"/>
    <w:rsid w:val="00BF32AA"/>
    <w:rsid w:val="00C6142C"/>
    <w:rsid w:val="00C65C01"/>
    <w:rsid w:val="00C8007F"/>
    <w:rsid w:val="00CD7A03"/>
    <w:rsid w:val="00D12F04"/>
    <w:rsid w:val="00D94ABA"/>
    <w:rsid w:val="00F16321"/>
    <w:rsid w:val="00FF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4E0547-74B6-480F-AF8C-BA554AD1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91A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0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0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262989BC</Template>
  <TotalTime>0</TotalTime>
  <Pages>5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 L. Leighton</dc:creator>
  <cp:lastModifiedBy>Jesse Crosby</cp:lastModifiedBy>
  <cp:revision>2</cp:revision>
  <cp:lastPrinted>2019-04-24T13:54:00Z</cp:lastPrinted>
  <dcterms:created xsi:type="dcterms:W3CDTF">2019-04-24T14:11:00Z</dcterms:created>
  <dcterms:modified xsi:type="dcterms:W3CDTF">2019-04-24T14:11:00Z</dcterms:modified>
</cp:coreProperties>
</file>